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ACF" w:rsidRDefault="005B7ACF" w:rsidP="005B7ACF">
      <w:r>
        <w:rPr>
          <w:u w:val="single"/>
        </w:rPr>
        <w:t>Margaret KYNNERSLEY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:rsidR="005B7ACF" w:rsidRDefault="005B7ACF" w:rsidP="005B7ACF"/>
    <w:p w:rsidR="005B7ACF" w:rsidRDefault="005B7ACF" w:rsidP="005B7ACF"/>
    <w:p w:rsidR="005B7ACF" w:rsidRDefault="005B7ACF" w:rsidP="005B7ACF">
      <w:r>
        <w:t xml:space="preserve">1 = Ralph </w:t>
      </w:r>
      <w:proofErr w:type="spellStart"/>
      <w:r>
        <w:t>Kynnersley</w:t>
      </w:r>
      <w:proofErr w:type="spellEnd"/>
      <w:r>
        <w:t>.</w:t>
      </w:r>
    </w:p>
    <w:p w:rsidR="005B7ACF" w:rsidRDefault="005B7ACF" w:rsidP="005B7ACF">
      <w:r>
        <w:t>(</w:t>
      </w:r>
      <w:proofErr w:type="gramStart"/>
      <w:r>
        <w:t>http://discovery.nationalarchives.gov.uk/  ref.</w:t>
      </w:r>
      <w:proofErr w:type="gramEnd"/>
      <w:r>
        <w:t xml:space="preserve"> D(W) 1733/D/2)</w:t>
      </w:r>
    </w:p>
    <w:p w:rsidR="005B7ACF" w:rsidRDefault="005B7ACF" w:rsidP="005B7ACF">
      <w:r>
        <w:t>Daughter:  Joan(q.v.).   (ibid.)</w:t>
      </w:r>
    </w:p>
    <w:p w:rsidR="005B7ACF" w:rsidRDefault="005B7ACF" w:rsidP="005B7ACF"/>
    <w:p w:rsidR="005B7ACF" w:rsidRDefault="005B7ACF" w:rsidP="005B7ACF">
      <w:r>
        <w:t>2 = Robert Wolseley, Baron of the Exchequer(q.v.).   (ibid.)</w:t>
      </w:r>
    </w:p>
    <w:p w:rsidR="005B7ACF" w:rsidRDefault="005B7ACF" w:rsidP="005B7ACF"/>
    <w:p w:rsidR="005B7ACF" w:rsidRDefault="005B7ACF" w:rsidP="005B7ACF"/>
    <w:p w:rsidR="005B7ACF" w:rsidRDefault="005B7ACF" w:rsidP="005B7ACF">
      <w:r>
        <w:t>11 Jul.</w:t>
      </w:r>
      <w:r>
        <w:tab/>
        <w:t>1481</w:t>
      </w:r>
      <w:r>
        <w:tab/>
        <w:t>Joan quitclaimed all actions against her and Robert.   (ibid.)</w:t>
      </w:r>
    </w:p>
    <w:p w:rsidR="005B7ACF" w:rsidRDefault="005B7ACF" w:rsidP="005B7ACF"/>
    <w:p w:rsidR="005B7ACF" w:rsidRDefault="005B7ACF" w:rsidP="005B7ACF"/>
    <w:p w:rsidR="005B7ACF" w:rsidRDefault="005B7ACF" w:rsidP="005B7ACF">
      <w:r>
        <w:t>4 April 2016</w:t>
      </w:r>
    </w:p>
    <w:p w:rsidR="006B2F86" w:rsidRPr="00E71FC3" w:rsidRDefault="005B7AC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7ACF" w:rsidRDefault="005B7ACF" w:rsidP="00E71FC3">
      <w:r>
        <w:separator/>
      </w:r>
    </w:p>
  </w:endnote>
  <w:endnote w:type="continuationSeparator" w:id="0">
    <w:p w:rsidR="005B7ACF" w:rsidRDefault="005B7AC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7ACF" w:rsidRDefault="005B7ACF" w:rsidP="00E71FC3">
      <w:r>
        <w:separator/>
      </w:r>
    </w:p>
  </w:footnote>
  <w:footnote w:type="continuationSeparator" w:id="0">
    <w:p w:rsidR="005B7ACF" w:rsidRDefault="005B7AC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ACF"/>
    <w:rsid w:val="001A7C09"/>
    <w:rsid w:val="005B7AC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8FC9B8-97E2-48BD-8507-F063AC371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B7AC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2016-08-06T11:04:00Z</dcterms:created>
  <dcterms:modified xsi:type="dcterms:W3CDTF">2016-08-06T11:04:00Z</dcterms:modified>
</cp:coreProperties>
</file>